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bookmarkStart w:id="0" w:name="_GoBack"/>
      <w:bookmarkEnd w:id="0"/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1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77777777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2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3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4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  <w:p w14:paraId="6E9F431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5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6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7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9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0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1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2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2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3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4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5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6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7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418" w:type="dxa"/>
            <w:shd w:val="clear" w:color="auto" w:fill="auto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8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701" w:type="dxa"/>
            <w:shd w:val="clear" w:color="auto" w:fill="auto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9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0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418" w:type="dxa"/>
            <w:shd w:val="clear" w:color="auto" w:fill="auto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701" w:type="dxa"/>
            <w:shd w:val="clear" w:color="auto" w:fill="auto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2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3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418" w:type="dxa"/>
            <w:shd w:val="clear" w:color="auto" w:fill="auto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4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701" w:type="dxa"/>
            <w:shd w:val="clear" w:color="auto" w:fill="auto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5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6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418" w:type="dxa"/>
            <w:shd w:val="clear" w:color="auto" w:fill="auto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7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8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9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shd w:val="clear" w:color="auto" w:fill="auto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89746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shd w:val="clear" w:color="auto" w:fill="auto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  <w:shd w:val="clear" w:color="auto" w:fill="auto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shd w:val="clear" w:color="auto" w:fill="auto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shd w:val="clear" w:color="auto" w:fill="auto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30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30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3859" w14:textId="77777777" w:rsidR="004C2043" w:rsidRDefault="004C2043">
      <w:r>
        <w:separator/>
      </w:r>
    </w:p>
  </w:endnote>
  <w:endnote w:type="continuationSeparator" w:id="0">
    <w:p w14:paraId="16E047F5" w14:textId="77777777" w:rsidR="004C2043" w:rsidRDefault="004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604B9FE6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4C6223">
      <w:rPr>
        <w:rFonts w:ascii="Arial" w:hAnsi="Arial" w:cs="Arial"/>
        <w:noProof/>
        <w:sz w:val="20"/>
      </w:rPr>
      <w:t>3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4C6223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7F0E7" w14:textId="77777777" w:rsidR="004C2043" w:rsidRDefault="004C2043">
      <w:r>
        <w:separator/>
      </w:r>
    </w:p>
  </w:footnote>
  <w:footnote w:type="continuationSeparator" w:id="0">
    <w:p w14:paraId="5FF98502" w14:textId="77777777" w:rsidR="004C2043" w:rsidRDefault="004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E62FC"/>
    <w:rsid w:val="002F6255"/>
    <w:rsid w:val="00352B35"/>
    <w:rsid w:val="003565DD"/>
    <w:rsid w:val="003D7C20"/>
    <w:rsid w:val="00407BC6"/>
    <w:rsid w:val="00427387"/>
    <w:rsid w:val="00456519"/>
    <w:rsid w:val="004939F5"/>
    <w:rsid w:val="004C2043"/>
    <w:rsid w:val="004C34A7"/>
    <w:rsid w:val="004C6223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2B84-4EC3-4D99-B7B0-3E864A1C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956</Words>
  <Characters>6027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Zander, Stefan</cp:lastModifiedBy>
  <cp:revision>2</cp:revision>
  <cp:lastPrinted>2018-06-14T07:08:00Z</cp:lastPrinted>
  <dcterms:created xsi:type="dcterms:W3CDTF">2026-01-13T13:00:00Z</dcterms:created>
  <dcterms:modified xsi:type="dcterms:W3CDTF">2026-01-13T13:00:00Z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21D9941-81F0-471A-ADEE-4E74B49217ED}" pid="100">
    <vt:lpwstr>nscale::8a858b6b-70583d9d-0170-583dd731-0002::shof01$NOTSET$3563713$2$NOTSET::0::nscale.sprinkenhof.de::8443::nscalealinst1::Produktion</vt:lpwstr>
  </property>
</Properties>
</file>